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031" w:rsidRDefault="003901C1">
      <w:pPr>
        <w:pStyle w:val="LO-normal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REGULAMIN </w:t>
      </w:r>
    </w:p>
    <w:p w:rsidR="00FA4031" w:rsidRDefault="003901C1">
      <w:pPr>
        <w:pStyle w:val="LO-normal"/>
        <w:spacing w:line="240" w:lineRule="auto"/>
        <w:jc w:val="center"/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GMINNEGO KONKURSU ORTOGRAFICZNEGO </w:t>
      </w:r>
    </w:p>
    <w:p w:rsidR="00FA4031" w:rsidRDefault="003901C1">
      <w:pPr>
        <w:pStyle w:val="LO-normal"/>
        <w:spacing w:line="240" w:lineRule="auto"/>
        <w:jc w:val="center"/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DLA KLAS III</w:t>
      </w:r>
    </w:p>
    <w:p w:rsidR="00FA4031" w:rsidRDefault="003901C1">
      <w:pPr>
        <w:spacing w:before="1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Konkurs odbędzie się w Szkole Podstawowej w Skrobowie </w:t>
      </w:r>
    </w:p>
    <w:p w:rsidR="00FA4031" w:rsidRDefault="003901C1">
      <w:pPr>
        <w:spacing w:before="120"/>
        <w:jc w:val="center"/>
      </w:pPr>
      <w:r>
        <w:t xml:space="preserve">w dniu </w:t>
      </w:r>
      <w:r>
        <w:rPr>
          <w:b/>
        </w:rPr>
        <w:t>3 czerwca 2026 r.</w:t>
      </w:r>
    </w:p>
    <w:p w:rsidR="00FA4031" w:rsidRDefault="00FA4031">
      <w:pPr>
        <w:spacing w:before="120"/>
        <w:jc w:val="center"/>
      </w:pPr>
    </w:p>
    <w:p w:rsidR="00FA4031" w:rsidRDefault="003901C1">
      <w:pPr>
        <w:spacing w:before="120" w:line="36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Konkurs jest skierowany do </w:t>
      </w:r>
      <w:r>
        <w:rPr>
          <w:rFonts w:ascii="Times New Roman" w:hAnsi="Times New Roman" w:cs="Times New Roman"/>
          <w:sz w:val="24"/>
          <w:szCs w:val="24"/>
        </w:rPr>
        <w:t xml:space="preserve">uczniów klas </w:t>
      </w:r>
      <w:r>
        <w:rPr>
          <w:rFonts w:ascii="Times New Roman" w:hAnsi="Times New Roman" w:cs="Times New Roman"/>
          <w:sz w:val="24"/>
          <w:szCs w:val="24"/>
        </w:rPr>
        <w:t xml:space="preserve">trzecich szkół podstawowych   z  </w:t>
      </w:r>
      <w:r w:rsidR="000E36EB"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 xml:space="preserve">miny Lubartów –  </w:t>
      </w:r>
      <w:r>
        <w:rPr>
          <w:rFonts w:ascii="Times New Roman" w:eastAsia="Times New Roman" w:hAnsi="Times New Roman" w:cs="Times New Roman"/>
          <w:sz w:val="24"/>
          <w:szCs w:val="24"/>
        </w:rPr>
        <w:t>z każdej szkoły może być zgłoszonych 3 uczniów.</w:t>
      </w:r>
    </w:p>
    <w:p w:rsidR="00FA4031" w:rsidRDefault="003901C1">
      <w:pPr>
        <w:pStyle w:val="LO-normal"/>
        <w:spacing w:line="36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2. Celem konkursu jest:</w:t>
      </w:r>
    </w:p>
    <w:p w:rsidR="00FA4031" w:rsidRDefault="003901C1">
      <w:pPr>
        <w:numPr>
          <w:ilvl w:val="0"/>
          <w:numId w:val="1"/>
        </w:numPr>
        <w:shd w:val="clear" w:color="auto" w:fill="FFFFFF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Doskonalenie poprawności ortograficznej i interpunkcyjnej.</w:t>
      </w:r>
    </w:p>
    <w:p w:rsidR="00FA4031" w:rsidRDefault="003901C1">
      <w:pPr>
        <w:pStyle w:val="Akapitzlist"/>
        <w:numPr>
          <w:ilvl w:val="0"/>
          <w:numId w:val="2"/>
        </w:numPr>
        <w:shd w:val="clear" w:color="auto" w:fill="FFFFFF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Kształtowanie czujności ortograficznej. </w:t>
      </w:r>
    </w:p>
    <w:p w:rsidR="00FA4031" w:rsidRDefault="00FA4031">
      <w:pPr>
        <w:numPr>
          <w:ilvl w:val="0"/>
          <w:numId w:val="1"/>
        </w:numPr>
        <w:shd w:val="clear" w:color="auto" w:fill="FFFFFF"/>
        <w:spacing w:line="360" w:lineRule="auto"/>
      </w:pPr>
      <w:hyperlink r:id="rId7" w:history="1">
        <w:r w:rsidR="003901C1">
          <w:rPr>
            <w:rStyle w:val="gstkn"/>
            <w:rFonts w:ascii="Times New Roman" w:hAnsi="Times New Roman" w:cs="Times New Roman"/>
            <w:bCs/>
            <w:sz w:val="24"/>
            <w:szCs w:val="24"/>
          </w:rPr>
          <w:t>Motywowanie do samodzielnego pogłębiania wiedzy. </w:t>
        </w:r>
      </w:hyperlink>
      <w:r w:rsidR="003901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4031" w:rsidRDefault="003901C1">
      <w:pPr>
        <w:numPr>
          <w:ilvl w:val="0"/>
          <w:numId w:val="1"/>
        </w:numPr>
        <w:shd w:val="clear" w:color="auto" w:fill="FFFFFF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Rozwijanie umiejętności zdrowej rywalizacji. </w:t>
      </w:r>
    </w:p>
    <w:p w:rsidR="00FA4031" w:rsidRDefault="00FA4031">
      <w:pPr>
        <w:numPr>
          <w:ilvl w:val="0"/>
          <w:numId w:val="1"/>
        </w:numPr>
        <w:shd w:val="clear" w:color="auto" w:fill="FFFFFF"/>
        <w:spacing w:line="360" w:lineRule="auto"/>
      </w:pPr>
      <w:hyperlink r:id="rId8" w:history="1">
        <w:r w:rsidR="003901C1">
          <w:rPr>
            <w:rStyle w:val="gstkn"/>
            <w:rFonts w:ascii="Times New Roman" w:hAnsi="Times New Roman" w:cs="Times New Roman"/>
            <w:bCs/>
            <w:sz w:val="24"/>
            <w:szCs w:val="24"/>
          </w:rPr>
          <w:t>Wspieranie</w:t>
        </w:r>
      </w:hyperlink>
      <w:r w:rsidR="003901C1">
        <w:rPr>
          <w:rStyle w:val="gstkn"/>
          <w:rFonts w:ascii="Times New Roman" w:hAnsi="Times New Roman" w:cs="Times New Roman"/>
          <w:sz w:val="24"/>
          <w:szCs w:val="24"/>
        </w:rPr>
        <w:t xml:space="preserve"> uczniów zdolnych.</w:t>
      </w:r>
    </w:p>
    <w:p w:rsidR="00FA4031" w:rsidRDefault="003901C1">
      <w:pPr>
        <w:numPr>
          <w:ilvl w:val="0"/>
          <w:numId w:val="1"/>
        </w:numPr>
        <w:shd w:val="clear" w:color="auto" w:fill="FFFFFF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Integrowanie uczniów.</w:t>
      </w:r>
    </w:p>
    <w:p w:rsidR="00FA4031" w:rsidRDefault="003901C1">
      <w:pPr>
        <w:spacing w:before="120" w:line="360" w:lineRule="auto"/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Dyktando obejmuje materiał przewidziany programem klas I-III.</w:t>
      </w:r>
    </w:p>
    <w:p w:rsidR="00FA4031" w:rsidRDefault="003901C1">
      <w:pPr>
        <w:spacing w:before="120" w:line="360" w:lineRule="auto"/>
      </w:pPr>
      <w:r>
        <w:rPr>
          <w:rFonts w:ascii="Times New Roman" w:hAnsi="Times New Roman" w:cs="Times New Roman"/>
          <w:sz w:val="24"/>
          <w:szCs w:val="24"/>
        </w:rPr>
        <w:t>4.Przewidywany czas trwania konkursu: 9.00 – 11.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.</w:t>
      </w:r>
      <w:r>
        <w:rPr>
          <w:rFonts w:ascii="Times New Roman" w:hAnsi="Times New Roman" w:cs="Times New Roman"/>
          <w:sz w:val="24"/>
          <w:szCs w:val="24"/>
        </w:rPr>
        <w:t>30.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5.W terminie do dnia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22 V 2026r.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(piątek) </w:t>
      </w:r>
      <w:r>
        <w:rPr>
          <w:rFonts w:ascii="Times New Roman" w:hAnsi="Times New Roman" w:cs="Times New Roman"/>
          <w:sz w:val="24"/>
          <w:szCs w:val="24"/>
        </w:rPr>
        <w:t xml:space="preserve">należy </w:t>
      </w:r>
      <w:r>
        <w:rPr>
          <w:rFonts w:ascii="Times New Roman" w:hAnsi="Times New Roman" w:cs="Times New Roman"/>
          <w:sz w:val="24"/>
          <w:szCs w:val="24"/>
        </w:rPr>
        <w:t xml:space="preserve">dostarczyć lub wysłać mailem do organizatorów wypełnioną kartę zgłoszenia: </w:t>
      </w:r>
      <w:hyperlink r:id="rId9" w:history="1">
        <w:r>
          <w:rPr>
            <w:rStyle w:val="Hipercze"/>
            <w:rFonts w:ascii="Times New Roman" w:hAnsi="Times New Roman" w:cs="Times New Roman"/>
            <w:sz w:val="24"/>
            <w:szCs w:val="24"/>
          </w:rPr>
          <w:t>zsps@spskrobow.ehost.pl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lub przekazać informację telefonicznie: 81 8554403.</w:t>
      </w:r>
    </w:p>
    <w:p w:rsidR="00FA4031" w:rsidRDefault="003901C1">
      <w:pPr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6.Wszyscy  uczniowie otrzymają drobne upominki za udział </w:t>
      </w:r>
      <w:r>
        <w:rPr>
          <w:rFonts w:ascii="Times New Roman" w:hAnsi="Times New Roman" w:cs="Times New Roman"/>
          <w:sz w:val="24"/>
          <w:szCs w:val="24"/>
        </w:rPr>
        <w:t>w konkursie.</w:t>
      </w:r>
    </w:p>
    <w:p w:rsidR="00FA4031" w:rsidRDefault="003901C1">
      <w:pPr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Zwycięzcy konkursu otrzymają  pamiątkowe dyplomy i nagrody. </w:t>
      </w:r>
    </w:p>
    <w:p w:rsidR="00FA4031" w:rsidRDefault="003901C1">
      <w:pPr>
        <w:spacing w:before="120" w:line="360" w:lineRule="auto"/>
      </w:pPr>
      <w:r>
        <w:rPr>
          <w:rFonts w:ascii="Times New Roman" w:hAnsi="Times New Roman" w:cs="Times New Roman"/>
          <w:sz w:val="24"/>
          <w:szCs w:val="24"/>
        </w:rPr>
        <w:t>8. Zapewniamy przewóz uczestników w obie strony.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W przypadku dowozu uczniów 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we własnym zakresie proszę o powiadomienie p. J. Podleśnego lub sekretariat szkoły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w Skrobowie.</w:t>
      </w:r>
    </w:p>
    <w:p w:rsidR="00FA4031" w:rsidRDefault="003901C1">
      <w:pPr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9.Warunkiem udziału w konkursie jest dostarczenie u</w:t>
      </w:r>
      <w:r w:rsidR="000E36EB">
        <w:rPr>
          <w:rFonts w:ascii="Times New Roman" w:hAnsi="Times New Roman" w:cs="Times New Roman"/>
          <w:sz w:val="24"/>
          <w:szCs w:val="24"/>
        </w:rPr>
        <w:t xml:space="preserve">zupełnionych załączników: kart </w:t>
      </w:r>
      <w:r>
        <w:rPr>
          <w:rFonts w:ascii="Times New Roman" w:hAnsi="Times New Roman" w:cs="Times New Roman"/>
          <w:sz w:val="24"/>
          <w:szCs w:val="24"/>
        </w:rPr>
        <w:t xml:space="preserve">zgłoszenia oraz oświadczeń dotyczących przetwarzania danych uczestników podpisanych przez opiekunów prawnych </w:t>
      </w:r>
      <w:r w:rsidR="000E36EB">
        <w:rPr>
          <w:rFonts w:ascii="Times New Roman" w:hAnsi="Times New Roman" w:cs="Times New Roman"/>
          <w:sz w:val="24"/>
          <w:szCs w:val="24"/>
        </w:rPr>
        <w:t>.</w:t>
      </w:r>
    </w:p>
    <w:p w:rsidR="00FA4031" w:rsidRDefault="00FA4031">
      <w:pPr>
        <w:spacing w:before="12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FA4031" w:rsidRDefault="00FA4031">
      <w:pPr>
        <w:spacing w:before="120"/>
        <w:ind w:left="360"/>
        <w:rPr>
          <w:rFonts w:ascii="Times New Roman" w:hAnsi="Times New Roman" w:cs="Times New Roman"/>
          <w:sz w:val="26"/>
          <w:szCs w:val="26"/>
        </w:rPr>
      </w:pPr>
    </w:p>
    <w:p w:rsidR="00FA4031" w:rsidRDefault="003901C1">
      <w:pPr>
        <w:spacing w:before="120"/>
        <w:ind w:left="36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Organizatorzy</w:t>
      </w:r>
    </w:p>
    <w:p w:rsidR="00FA4031" w:rsidRDefault="00FA4031"/>
    <w:sectPr w:rsidR="00FA4031" w:rsidSect="00FA4031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01C1" w:rsidRDefault="003901C1" w:rsidP="00FA4031">
      <w:pPr>
        <w:spacing w:line="240" w:lineRule="auto"/>
      </w:pPr>
      <w:r>
        <w:separator/>
      </w:r>
    </w:p>
  </w:endnote>
  <w:endnote w:type="continuationSeparator" w:id="0">
    <w:p w:rsidR="003901C1" w:rsidRDefault="003901C1" w:rsidP="00FA403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01C1" w:rsidRDefault="003901C1" w:rsidP="00FA4031">
      <w:pPr>
        <w:spacing w:line="240" w:lineRule="auto"/>
      </w:pPr>
      <w:r w:rsidRPr="00FA4031">
        <w:rPr>
          <w:color w:val="000000"/>
        </w:rPr>
        <w:separator/>
      </w:r>
    </w:p>
  </w:footnote>
  <w:footnote w:type="continuationSeparator" w:id="0">
    <w:p w:rsidR="003901C1" w:rsidRDefault="003901C1" w:rsidP="00FA403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94FFD"/>
    <w:multiLevelType w:val="multilevel"/>
    <w:tmpl w:val="B890DC9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64125640"/>
    <w:multiLevelType w:val="multilevel"/>
    <w:tmpl w:val="3CDC21E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4031"/>
    <w:rsid w:val="000E36EB"/>
    <w:rsid w:val="003901C1"/>
    <w:rsid w:val="009054C1"/>
    <w:rsid w:val="00FA40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FA4031"/>
    <w:pPr>
      <w:suppressAutoHyphens/>
      <w:spacing w:after="0"/>
    </w:pPr>
    <w:rPr>
      <w:rFonts w:ascii="Arial" w:eastAsia="Arial" w:hAnsi="Arial" w:cs="Arial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O-normal">
    <w:name w:val="LO-normal"/>
    <w:rsid w:val="00FA4031"/>
    <w:pPr>
      <w:suppressAutoHyphens/>
      <w:spacing w:after="0"/>
    </w:pPr>
    <w:rPr>
      <w:rFonts w:ascii="Arial" w:eastAsia="Arial" w:hAnsi="Arial" w:cs="Arial"/>
      <w:lang w:eastAsia="zh-CN" w:bidi="hi-IN"/>
    </w:rPr>
  </w:style>
  <w:style w:type="character" w:styleId="Hipercze">
    <w:name w:val="Hyperlink"/>
    <w:rsid w:val="00FA4031"/>
    <w:rPr>
      <w:color w:val="0000FF"/>
      <w:u w:val="single"/>
    </w:rPr>
  </w:style>
  <w:style w:type="character" w:customStyle="1" w:styleId="gstkn">
    <w:name w:val="gs_tkn"/>
    <w:basedOn w:val="Domylnaczcionkaakapitu"/>
    <w:rsid w:val="00FA4031"/>
  </w:style>
  <w:style w:type="paragraph" w:styleId="Akapitzlist">
    <w:name w:val="List Paragraph"/>
    <w:basedOn w:val="Normalny"/>
    <w:rsid w:val="00FA4031"/>
    <w:pPr>
      <w:ind w:left="720"/>
    </w:pPr>
    <w:rPr>
      <w:rFonts w:cs="Mangal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ng.com/ck/a?!&amp;&amp;p=60a83776d20d57c992b0755c0b7f9333347f48b7f9fb8d9ee3e0f2a88c18abc3JmltdHM9MTc3Nzg1MjgwMA&amp;ptn=3&amp;ver=2&amp;hsh=4&amp;fclid=09bafa88-abdd-6ddf-1a04-e968aab76c96&amp;psq=cele+konkursu+ortograficznego&amp;u=a1aHR0cDovL3NwMjE1LmluZm8vczMvZG9rdW1lbnR5L2FydHlrdWx5LzIwMjUvMDEvcmVndWxhbWluX2tvbmt1cnN1X29ydG9ncmFmaWN6bmVnb19JVi1WSUlJLnBkZg&amp;ntb=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bing.com/ck/a?!&amp;&amp;p=60a83776d20d57c992b0755c0b7f9333347f48b7f9fb8d9ee3e0f2a88c18abc3JmltdHM9MTc3Nzg1MjgwMA&amp;ptn=3&amp;ver=2&amp;hsh=4&amp;fclid=09bafa88-abdd-6ddf-1a04-e968aab76c96&amp;psq=cele+konkursu+ortograficznego&amp;u=a1aHR0cDovL3NwMjE1LmluZm8vczMvZG9rdW1lbnR5L2FydHlrdWx5LzIwMjUvMDEvcmVndWxhbWluX2tvbmt1cnN1X29ydG9ncmFmaWN6bmVnb19JVi1WSUlJLnBkZg&amp;ntb=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zsps@spskrobow.ehost.p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1863</Characters>
  <Application>Microsoft Office Word</Application>
  <DocSecurity>0</DocSecurity>
  <Lines>15</Lines>
  <Paragraphs>4</Paragraphs>
  <ScaleCrop>false</ScaleCrop>
  <Company/>
  <LinksUpToDate>false</LinksUpToDate>
  <CharactersWithSpaces>2169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Małyska</dc:creator>
  <cp:lastModifiedBy>Acer</cp:lastModifiedBy>
  <cp:revision>2</cp:revision>
  <dcterms:created xsi:type="dcterms:W3CDTF">2026-05-07T11:28:00Z</dcterms:created>
  <dcterms:modified xsi:type="dcterms:W3CDTF">2026-05-07T11:28:00Z</dcterms:modified>
</cp:coreProperties>
</file>